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9893D" w14:textId="4C47D982" w:rsidR="00BA00AB" w:rsidRDefault="009B2A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MEDE</w:t>
      </w:r>
      <w:r>
        <w:rPr>
          <w:rFonts w:cs="Times New Roman"/>
          <w:szCs w:val="24"/>
        </w:rPr>
        <w:t xml:space="preserve">      (fl.1485)</w:t>
      </w:r>
    </w:p>
    <w:p w14:paraId="1B1E67ED" w14:textId="29196F0B" w:rsidR="009B2AD5" w:rsidRDefault="009B2A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King’s servant.</w:t>
      </w:r>
    </w:p>
    <w:p w14:paraId="7172E1B7" w14:textId="77777777" w:rsidR="009B2AD5" w:rsidRDefault="009B2AD5" w:rsidP="009139A6">
      <w:pPr>
        <w:pStyle w:val="NoSpacing"/>
        <w:rPr>
          <w:rFonts w:cs="Times New Roman"/>
          <w:szCs w:val="24"/>
        </w:rPr>
      </w:pPr>
    </w:p>
    <w:p w14:paraId="3A5659F2" w14:textId="77777777" w:rsidR="009B2AD5" w:rsidRDefault="009B2AD5" w:rsidP="009139A6">
      <w:pPr>
        <w:pStyle w:val="NoSpacing"/>
        <w:rPr>
          <w:rFonts w:cs="Times New Roman"/>
          <w:szCs w:val="24"/>
        </w:rPr>
      </w:pPr>
    </w:p>
    <w:p w14:paraId="3B1244D0" w14:textId="056CE749" w:rsidR="009B2AD5" w:rsidRDefault="009B2A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Dec.1485</w:t>
      </w:r>
      <w:r>
        <w:rPr>
          <w:rFonts w:cs="Times New Roman"/>
          <w:szCs w:val="24"/>
        </w:rPr>
        <w:tab/>
        <w:t>He was granted for life the office of keeper of the park of Chipping</w:t>
      </w:r>
    </w:p>
    <w:p w14:paraId="798B8156" w14:textId="0676DF40" w:rsidR="009B2AD5" w:rsidRDefault="009B2A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Molt, Devon.      (C.P.R. 1485-94 p.53)</w:t>
      </w:r>
    </w:p>
    <w:p w14:paraId="7A77703F" w14:textId="77777777" w:rsidR="009B2AD5" w:rsidRDefault="009B2AD5" w:rsidP="009139A6">
      <w:pPr>
        <w:pStyle w:val="NoSpacing"/>
        <w:rPr>
          <w:rFonts w:cs="Times New Roman"/>
          <w:szCs w:val="24"/>
        </w:rPr>
      </w:pPr>
    </w:p>
    <w:p w14:paraId="28FC0924" w14:textId="77777777" w:rsidR="009B2AD5" w:rsidRDefault="009B2AD5" w:rsidP="009139A6">
      <w:pPr>
        <w:pStyle w:val="NoSpacing"/>
        <w:rPr>
          <w:rFonts w:cs="Times New Roman"/>
          <w:szCs w:val="24"/>
        </w:rPr>
      </w:pPr>
    </w:p>
    <w:p w14:paraId="1AEEDE2E" w14:textId="66BBF561" w:rsidR="009B2AD5" w:rsidRPr="009B2AD5" w:rsidRDefault="009B2A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March 2024</w:t>
      </w:r>
    </w:p>
    <w:sectPr w:rsidR="009B2AD5" w:rsidRPr="009B2A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5F9F9" w14:textId="77777777" w:rsidR="009B2AD5" w:rsidRDefault="009B2AD5" w:rsidP="009139A6">
      <w:r>
        <w:separator/>
      </w:r>
    </w:p>
  </w:endnote>
  <w:endnote w:type="continuationSeparator" w:id="0">
    <w:p w14:paraId="217296DC" w14:textId="77777777" w:rsidR="009B2AD5" w:rsidRDefault="009B2A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00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56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61E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8337B" w14:textId="77777777" w:rsidR="009B2AD5" w:rsidRDefault="009B2AD5" w:rsidP="009139A6">
      <w:r>
        <w:separator/>
      </w:r>
    </w:p>
  </w:footnote>
  <w:footnote w:type="continuationSeparator" w:id="0">
    <w:p w14:paraId="4047577C" w14:textId="77777777" w:rsidR="009B2AD5" w:rsidRDefault="009B2A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E2A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1E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23E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AD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B2AD5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60955"/>
  <w15:chartTrackingRefBased/>
  <w15:docId w15:val="{CCC107E4-240B-4EA2-9BFE-C67D3570E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2024-03-25T21:39:00Z</dcterms:created>
  <dcterms:modified xsi:type="dcterms:W3CDTF">2024-03-25T21:44:00Z</dcterms:modified>
</cp:coreProperties>
</file>